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54B02" w14:textId="77777777" w:rsidR="00D8482F" w:rsidRDefault="00D8482F" w:rsidP="00D8482F">
      <w:pPr>
        <w:pStyle w:val="NoSpacing"/>
        <w:tabs>
          <w:tab w:val="left" w:pos="1596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PACCHE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48BB4F16" w14:textId="77777777" w:rsidR="00D8482F" w:rsidRDefault="00D8482F" w:rsidP="00D8482F">
      <w:pPr>
        <w:pStyle w:val="NoSpacing"/>
        <w:tabs>
          <w:tab w:val="left" w:pos="159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of Walsall. Lorimer or iron worker.</w:t>
      </w:r>
    </w:p>
    <w:p w14:paraId="54D5E426" w14:textId="77777777" w:rsidR="00D8482F" w:rsidRDefault="00D8482F" w:rsidP="00D8482F">
      <w:pPr>
        <w:pStyle w:val="NoSpacing"/>
        <w:tabs>
          <w:tab w:val="left" w:pos="1596"/>
        </w:tabs>
        <w:rPr>
          <w:rFonts w:cs="Times New Roman"/>
          <w:szCs w:val="24"/>
        </w:rPr>
      </w:pPr>
    </w:p>
    <w:p w14:paraId="2C9E5887" w14:textId="77777777" w:rsidR="00D8482F" w:rsidRDefault="00D8482F" w:rsidP="00D8482F">
      <w:pPr>
        <w:pStyle w:val="NoSpacing"/>
        <w:tabs>
          <w:tab w:val="left" w:pos="1596"/>
        </w:tabs>
        <w:rPr>
          <w:rFonts w:cs="Times New Roman"/>
          <w:szCs w:val="24"/>
        </w:rPr>
      </w:pPr>
    </w:p>
    <w:p w14:paraId="51B6FAE6" w14:textId="77777777" w:rsidR="00D8482F" w:rsidRDefault="00D8482F" w:rsidP="00D8482F">
      <w:pPr>
        <w:pStyle w:val="NoSpacing"/>
        <w:tabs>
          <w:tab w:val="left" w:pos="159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1485</w:t>
      </w:r>
      <w:r>
        <w:rPr>
          <w:rFonts w:cs="Times New Roman"/>
          <w:szCs w:val="24"/>
        </w:rPr>
        <w:tab/>
        <w:t xml:space="preserve">George Stanley, esquire(q.v.), brought a plaint of trespass in a park, </w:t>
      </w:r>
    </w:p>
    <w:p w14:paraId="73C42ACF" w14:textId="77777777" w:rsidR="00D8482F" w:rsidRDefault="00D8482F" w:rsidP="00D8482F">
      <w:pPr>
        <w:pStyle w:val="NoSpacing"/>
        <w:tabs>
          <w:tab w:val="left" w:pos="159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hunting and taking against him and Thomas </w:t>
      </w:r>
      <w:proofErr w:type="spellStart"/>
      <w:r>
        <w:rPr>
          <w:rFonts w:cs="Times New Roman"/>
          <w:szCs w:val="24"/>
        </w:rPr>
        <w:t>Chaunler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Walstode</w:t>
      </w:r>
      <w:proofErr w:type="spellEnd"/>
      <w:r>
        <w:rPr>
          <w:rFonts w:cs="Times New Roman"/>
          <w:szCs w:val="24"/>
        </w:rPr>
        <w:t>(q.v.).</w:t>
      </w:r>
    </w:p>
    <w:p w14:paraId="47AB3E8F" w14:textId="77777777" w:rsidR="00D8482F" w:rsidRDefault="00D8482F" w:rsidP="00D8482F">
      <w:pPr>
        <w:pStyle w:val="NoSpacing"/>
        <w:tabs>
          <w:tab w:val="left" w:pos="159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( </w:t>
      </w:r>
      <w:hyperlink r:id="rId6" w:history="1">
        <w:r w:rsidRPr="00C64BB1">
          <w:rPr>
            <w:rStyle w:val="Hyperlink"/>
            <w:rFonts w:cs="Times New Roman"/>
            <w:szCs w:val="24"/>
          </w:rPr>
          <w:t>https://waalt.uh.edu/index.php/CP40/893</w:t>
        </w:r>
      </w:hyperlink>
      <w:r>
        <w:rPr>
          <w:rFonts w:cs="Times New Roman"/>
          <w:szCs w:val="24"/>
        </w:rPr>
        <w:t xml:space="preserve"> )</w:t>
      </w:r>
    </w:p>
    <w:p w14:paraId="0F8BDB6E" w14:textId="77777777" w:rsidR="00D8482F" w:rsidRDefault="00D8482F" w:rsidP="00D8482F">
      <w:pPr>
        <w:pStyle w:val="NoSpacing"/>
        <w:tabs>
          <w:tab w:val="left" w:pos="1596"/>
        </w:tabs>
        <w:rPr>
          <w:rFonts w:cs="Times New Roman"/>
          <w:szCs w:val="24"/>
        </w:rPr>
      </w:pPr>
    </w:p>
    <w:p w14:paraId="036DB885" w14:textId="77777777" w:rsidR="00D8482F" w:rsidRDefault="00D8482F" w:rsidP="00D8482F">
      <w:pPr>
        <w:pStyle w:val="NoSpacing"/>
        <w:tabs>
          <w:tab w:val="left" w:pos="1596"/>
        </w:tabs>
        <w:rPr>
          <w:rFonts w:cs="Times New Roman"/>
          <w:szCs w:val="24"/>
        </w:rPr>
      </w:pPr>
    </w:p>
    <w:p w14:paraId="234C8A94" w14:textId="77777777" w:rsidR="00D8482F" w:rsidRDefault="00D8482F" w:rsidP="00D8482F">
      <w:pPr>
        <w:pStyle w:val="NoSpacing"/>
        <w:tabs>
          <w:tab w:val="left" w:pos="159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1 November 2024</w:t>
      </w:r>
    </w:p>
    <w:p w14:paraId="249A16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BE8717" w14:textId="77777777" w:rsidR="00D8482F" w:rsidRDefault="00D8482F" w:rsidP="009139A6">
      <w:r>
        <w:separator/>
      </w:r>
    </w:p>
  </w:endnote>
  <w:endnote w:type="continuationSeparator" w:id="0">
    <w:p w14:paraId="20907F38" w14:textId="77777777" w:rsidR="00D8482F" w:rsidRDefault="00D848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0BA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D12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E1E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61806" w14:textId="77777777" w:rsidR="00D8482F" w:rsidRDefault="00D8482F" w:rsidP="009139A6">
      <w:r>
        <w:separator/>
      </w:r>
    </w:p>
  </w:footnote>
  <w:footnote w:type="continuationSeparator" w:id="0">
    <w:p w14:paraId="7E57F6AD" w14:textId="77777777" w:rsidR="00D8482F" w:rsidRDefault="00D848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655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9DD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F5D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82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323F3"/>
    <w:rsid w:val="00D8482F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80B63"/>
  <w15:chartTrackingRefBased/>
  <w15:docId w15:val="{0B2BA108-835B-4F3E-8BFB-DF939AC78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848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2024-11-01T19:52:00Z</dcterms:created>
  <dcterms:modified xsi:type="dcterms:W3CDTF">2024-11-01T19:53:00Z</dcterms:modified>
</cp:coreProperties>
</file>